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CC4D74" w:rsidRPr="008D40F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C4D74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  <w:p w:rsidR="00CC4D74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  <w:p w:rsidR="00CC4D74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  <w:p w:rsidR="00CC4D74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  <w:p w:rsidR="00CC4D74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CC4D74" w:rsidRPr="007D1931" w:rsidRDefault="00CC4D74" w:rsidP="00652B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CC4D74" w:rsidRDefault="00CC4D74" w:rsidP="00652B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b/>
          <w:bCs/>
          <w:sz w:val="28"/>
          <w:szCs w:val="28"/>
        </w:rPr>
        <w:t>, назначенного на</w:t>
      </w:r>
    </w:p>
    <w:p w:rsidR="00CC4D74" w:rsidRPr="007D1931" w:rsidRDefault="00CC4D74" w:rsidP="00652B1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C53C3">
        <w:rPr>
          <w:rFonts w:ascii="Times New Roman" w:hAnsi="Times New Roman" w:cs="Times New Roman"/>
          <w:b/>
          <w:bCs/>
          <w:sz w:val="28"/>
          <w:szCs w:val="28"/>
        </w:rPr>
        <w:t>старш</w:t>
      </w:r>
      <w:r>
        <w:rPr>
          <w:rFonts w:ascii="Times New Roman" w:hAnsi="Times New Roman" w:cs="Times New Roman"/>
          <w:b/>
          <w:bCs/>
          <w:sz w:val="28"/>
          <w:szCs w:val="28"/>
        </w:rPr>
        <w:t>ую</w:t>
      </w:r>
      <w:r w:rsidRPr="008C53C3">
        <w:rPr>
          <w:rFonts w:ascii="Times New Roman" w:hAnsi="Times New Roman" w:cs="Times New Roman"/>
          <w:b/>
          <w:bCs/>
          <w:sz w:val="28"/>
          <w:szCs w:val="28"/>
        </w:rPr>
        <w:t xml:space="preserve"> должность муниципальной службы категории  «руководители»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 начальник сектора культуры, искусства и народного творчества Комитета по культуре и туризму Гатчинского муниципального района,</w:t>
      </w:r>
    </w:p>
    <w:p w:rsidR="00CC4D74" w:rsidRDefault="00CC4D74" w:rsidP="00652B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CC4D74" w:rsidRPr="007D1931" w:rsidRDefault="00CC4D74" w:rsidP="00652B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CC4D74" w:rsidRPr="008D40FD" w:rsidTr="008C53C3">
        <w:tc>
          <w:tcPr>
            <w:tcW w:w="2308" w:type="dxa"/>
            <w:vMerge w:val="restart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7" w:type="dxa"/>
            <w:vMerge w:val="restart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 xml:space="preserve">Деклариро-ванный годовой доход </w:t>
            </w:r>
          </w:p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237" w:type="dxa"/>
            <w:gridSpan w:val="4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CC4D74" w:rsidRPr="008D40FD" w:rsidTr="008C53C3">
        <w:tc>
          <w:tcPr>
            <w:tcW w:w="2308" w:type="dxa"/>
            <w:vMerge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CC4D74" w:rsidRPr="008D40FD" w:rsidTr="008C53C3">
        <w:tc>
          <w:tcPr>
            <w:tcW w:w="2308" w:type="dxa"/>
            <w:vMerge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701" w:type="dxa"/>
            <w:vMerge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592" w:type="dxa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CC4D74" w:rsidRPr="008D40FD" w:rsidTr="008C53C3">
        <w:tc>
          <w:tcPr>
            <w:tcW w:w="2308" w:type="dxa"/>
          </w:tcPr>
          <w:p w:rsidR="00CC4D74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Титова Мария Леонидовна</w:t>
            </w:r>
          </w:p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41535">
              <w:rPr>
                <w:rFonts w:ascii="Times New Roman" w:hAnsi="Times New Roman" w:cs="Times New Roman"/>
              </w:rPr>
              <w:t>765385,49</w:t>
            </w:r>
          </w:p>
        </w:tc>
        <w:tc>
          <w:tcPr>
            <w:tcW w:w="1701" w:type="dxa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1559" w:type="dxa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41535">
              <w:rPr>
                <w:rFonts w:ascii="Times New Roman" w:hAnsi="Times New Roman" w:cs="Times New Roman"/>
              </w:rPr>
              <w:t>Шкода Фабия</w:t>
            </w:r>
          </w:p>
        </w:tc>
        <w:tc>
          <w:tcPr>
            <w:tcW w:w="1701" w:type="dxa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134" w:type="dxa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CC4D74" w:rsidRPr="008D40FD" w:rsidTr="008C53C3">
        <w:tc>
          <w:tcPr>
            <w:tcW w:w="2308" w:type="dxa"/>
            <w:vMerge w:val="restart"/>
          </w:tcPr>
          <w:p w:rsidR="00CC4D74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Несовершеннолетний сын </w:t>
            </w:r>
          </w:p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C4D74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701" w:type="dxa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592" w:type="dxa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CC4D74" w:rsidRPr="008D40FD" w:rsidTr="008C53C3">
        <w:tc>
          <w:tcPr>
            <w:tcW w:w="2308" w:type="dxa"/>
            <w:vMerge/>
          </w:tcPr>
          <w:p w:rsidR="00CC4D74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C4D74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C4D74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4D74" w:rsidRPr="008D40FD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C4D74" w:rsidRDefault="00CC4D74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C4D74" w:rsidRDefault="00CC4D74" w:rsidP="00A16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CC4D74" w:rsidRPr="008D40FD" w:rsidRDefault="00CC4D74" w:rsidP="00A16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C4D74" w:rsidRPr="008D40FD" w:rsidRDefault="00CC4D74" w:rsidP="00A16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1592" w:type="dxa"/>
          </w:tcPr>
          <w:p w:rsidR="00CC4D74" w:rsidRPr="008D40FD" w:rsidRDefault="00CC4D74" w:rsidP="00A16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CC4D74" w:rsidRDefault="00CC4D74" w:rsidP="00652B1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4D74" w:rsidRPr="008C53C3" w:rsidRDefault="00CC4D74" w:rsidP="0065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8C53C3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CC4D74" w:rsidRPr="008C53C3" w:rsidRDefault="00CC4D74" w:rsidP="0065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3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CC4D74" w:rsidRPr="008C53C3" w:rsidRDefault="00CC4D74" w:rsidP="0065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D74" w:rsidRPr="008C53C3" w:rsidRDefault="00CC4D74" w:rsidP="0065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3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__________________________ Титова М.Л. 30 марта 2016 года</w:t>
      </w:r>
    </w:p>
    <w:p w:rsidR="00CC4D74" w:rsidRPr="008C53C3" w:rsidRDefault="00CC4D74" w:rsidP="0065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D74" w:rsidRPr="007D1931" w:rsidRDefault="00CC4D74" w:rsidP="00652B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CC4D74" w:rsidRPr="007D1931" w:rsidRDefault="00CC4D74" w:rsidP="00652B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CC4D74" w:rsidRPr="007D1931" w:rsidRDefault="00CC4D74" w:rsidP="00652B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CC4D74" w:rsidRPr="007D1931" w:rsidRDefault="00CC4D74" w:rsidP="00652B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CC4D74" w:rsidRPr="007D1931" w:rsidRDefault="00CC4D74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CC4D74" w:rsidRPr="007D1931" w:rsidSect="00FE658E">
          <w:pgSz w:w="16838" w:h="11906" w:orient="landscape"/>
          <w:pgMar w:top="426" w:right="720" w:bottom="142" w:left="567" w:header="720" w:footer="720" w:gutter="0"/>
          <w:cols w:space="708"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CC4D74" w:rsidRPr="008D40FD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CC4D74" w:rsidRPr="007D1931" w:rsidRDefault="00CC4D74" w:rsidP="00B90E6B">
            <w:pPr>
              <w:pStyle w:val="ListParagraph"/>
              <w:ind w:left="34"/>
              <w:jc w:val="both"/>
            </w:pPr>
          </w:p>
        </w:tc>
      </w:tr>
    </w:tbl>
    <w:p w:rsidR="00CC4D74" w:rsidRPr="007D1931" w:rsidRDefault="00CC4D74" w:rsidP="001816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4D74" w:rsidRPr="007D1931" w:rsidRDefault="00CC4D74" w:rsidP="001816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Сведения о расходах</w:t>
      </w:r>
    </w:p>
    <w:p w:rsidR="00CC4D74" w:rsidRPr="007D1931" w:rsidRDefault="00CC4D74" w:rsidP="001816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муниципального служащего, его супруги (супруга)</w:t>
      </w:r>
    </w:p>
    <w:p w:rsidR="00CC4D74" w:rsidRDefault="00CC4D74" w:rsidP="001816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и несовершеннолетних детей</w:t>
      </w:r>
    </w:p>
    <w:p w:rsidR="00CC4D74" w:rsidRPr="007D1931" w:rsidRDefault="00CC4D74" w:rsidP="001816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4D74" w:rsidRPr="00041535" w:rsidRDefault="00CC4D74" w:rsidP="0018166D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  <w:r w:rsidRPr="00932113">
        <w:rPr>
          <w:rFonts w:ascii="Times New Roman" w:hAnsi="Times New Roman" w:cs="Times New Roman"/>
          <w:sz w:val="28"/>
          <w:szCs w:val="28"/>
          <w:u w:val="single"/>
        </w:rPr>
        <w:t>Я,</w:t>
      </w:r>
      <w:r>
        <w:rPr>
          <w:rFonts w:ascii="Times New Roman" w:hAnsi="Times New Roman" w:cs="Times New Roman"/>
          <w:sz w:val="28"/>
          <w:szCs w:val="28"/>
          <w:u w:val="single"/>
        </w:rPr>
        <w:t>___</w:t>
      </w:r>
      <w:r w:rsidRPr="00932113">
        <w:rPr>
          <w:rFonts w:ascii="Times New Roman" w:hAnsi="Times New Roman" w:cs="Times New Roman"/>
          <w:sz w:val="28"/>
          <w:szCs w:val="28"/>
          <w:u w:val="single"/>
        </w:rPr>
        <w:t xml:space="preserve"> Титова Мария Леонидовна, 17 ноября </w:t>
      </w:r>
      <w:smartTag w:uri="urn:schemas-microsoft-com:office:smarttags" w:element="metricconverter">
        <w:smartTagPr>
          <w:attr w:name="ProductID" w:val="1982 г"/>
        </w:smartTagPr>
        <w:r w:rsidRPr="00932113">
          <w:rPr>
            <w:rFonts w:ascii="Times New Roman" w:hAnsi="Times New Roman" w:cs="Times New Roman"/>
            <w:sz w:val="28"/>
            <w:szCs w:val="28"/>
            <w:u w:val="single"/>
          </w:rPr>
          <w:t>1982 г</w:t>
        </w:r>
      </w:smartTag>
      <w:r w:rsidRPr="00932113">
        <w:rPr>
          <w:rFonts w:ascii="Times New Roman" w:hAnsi="Times New Roman" w:cs="Times New Roman"/>
          <w:sz w:val="28"/>
          <w:szCs w:val="28"/>
          <w:u w:val="single"/>
        </w:rPr>
        <w:t>.р.__</w:t>
      </w:r>
    </w:p>
    <w:p w:rsidR="00CC4D74" w:rsidRPr="007D1931" w:rsidRDefault="00CC4D74" w:rsidP="0018166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фамилия, имя отчество, дата рождения)</w:t>
      </w:r>
    </w:p>
    <w:p w:rsidR="00CC4D74" w:rsidRPr="00932113" w:rsidRDefault="00CC4D74" w:rsidP="001816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2113">
        <w:rPr>
          <w:rFonts w:ascii="Times New Roman" w:hAnsi="Times New Roman" w:cs="Times New Roman"/>
          <w:sz w:val="28"/>
          <w:szCs w:val="28"/>
        </w:rPr>
        <w:t>__</w:t>
      </w:r>
      <w:r w:rsidRPr="00932113">
        <w:rPr>
          <w:rFonts w:ascii="Times New Roman" w:hAnsi="Times New Roman" w:cs="Times New Roman"/>
          <w:sz w:val="28"/>
          <w:szCs w:val="28"/>
          <w:u w:val="single"/>
        </w:rPr>
        <w:t>должность муниципальной службы категории «руководители»___</w:t>
      </w:r>
    </w:p>
    <w:p w:rsidR="00CC4D74" w:rsidRPr="007D1931" w:rsidRDefault="00CC4D74" w:rsidP="0018166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полное наименование замещаемой должности)</w:t>
      </w:r>
    </w:p>
    <w:p w:rsidR="00CC4D74" w:rsidRPr="007D1931" w:rsidRDefault="00CC4D74" w:rsidP="001816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Сообщаю сведения о расходах, произведенных в отчетном периоде  </w:t>
      </w:r>
      <w:r>
        <w:rPr>
          <w:rFonts w:ascii="Times New Roman" w:hAnsi="Times New Roman" w:cs="Times New Roman"/>
          <w:sz w:val="28"/>
          <w:szCs w:val="28"/>
        </w:rPr>
        <w:t xml:space="preserve">                 с  01 января 2015 года по 31 декабря 2015</w:t>
      </w:r>
      <w:r w:rsidRPr="007D1931">
        <w:rPr>
          <w:rFonts w:ascii="Times New Roman" w:hAnsi="Times New Roman" w:cs="Times New Roman"/>
          <w:sz w:val="28"/>
          <w:szCs w:val="28"/>
        </w:rPr>
        <w:t xml:space="preserve"> года по приобретению:</w:t>
      </w:r>
    </w:p>
    <w:p w:rsidR="00CC4D74" w:rsidRDefault="00CC4D74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1._</w:t>
      </w:r>
      <w:r w:rsidRPr="00932113">
        <w:rPr>
          <w:rFonts w:ascii="Times New Roman" w:hAnsi="Times New Roman" w:cs="Times New Roman"/>
          <w:sz w:val="28"/>
          <w:szCs w:val="28"/>
          <w:u w:val="single"/>
        </w:rPr>
        <w:t>транспортного средства Шкода Фабия</w:t>
      </w:r>
      <w:r w:rsidRPr="007D1931">
        <w:rPr>
          <w:rFonts w:ascii="Times New Roman" w:hAnsi="Times New Roman" w:cs="Times New Roman"/>
          <w:sz w:val="28"/>
          <w:szCs w:val="28"/>
        </w:rPr>
        <w:t>___</w:t>
      </w:r>
    </w:p>
    <w:p w:rsidR="00CC4D74" w:rsidRPr="007D1931" w:rsidRDefault="00CC4D74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4D74" w:rsidRPr="007D1931" w:rsidRDefault="00CC4D74" w:rsidP="0018166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</w:t>
      </w:r>
      <w:r>
        <w:rPr>
          <w:rFonts w:ascii="Times New Roman" w:hAnsi="Times New Roman" w:cs="Times New Roman"/>
        </w:rPr>
        <w:t>ладочных) капиталах организаций)</w:t>
      </w:r>
    </w:p>
    <w:p w:rsidR="00CC4D74" w:rsidRPr="00932113" w:rsidRDefault="00CC4D74" w:rsidP="001816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32113">
        <w:rPr>
          <w:rFonts w:ascii="Times New Roman" w:hAnsi="Times New Roman" w:cs="Times New Roman"/>
          <w:sz w:val="28"/>
          <w:szCs w:val="28"/>
          <w:u w:val="single"/>
        </w:rPr>
        <w:t>____</w:t>
      </w:r>
      <w:r>
        <w:rPr>
          <w:rFonts w:ascii="Times New Roman" w:hAnsi="Times New Roman" w:cs="Times New Roman"/>
          <w:sz w:val="28"/>
          <w:szCs w:val="28"/>
          <w:u w:val="single"/>
        </w:rPr>
        <w:t>29</w:t>
      </w:r>
      <w:r w:rsidRPr="00932113">
        <w:rPr>
          <w:rFonts w:ascii="Times New Roman" w:hAnsi="Times New Roman" w:cs="Times New Roman"/>
          <w:sz w:val="28"/>
          <w:szCs w:val="28"/>
          <w:u w:val="single"/>
        </w:rPr>
        <w:t>0000 (</w:t>
      </w:r>
      <w:r>
        <w:rPr>
          <w:rFonts w:ascii="Times New Roman" w:hAnsi="Times New Roman" w:cs="Times New Roman"/>
          <w:sz w:val="28"/>
          <w:szCs w:val="28"/>
          <w:u w:val="single"/>
        </w:rPr>
        <w:t>двести девяносто</w:t>
      </w:r>
      <w:r w:rsidRPr="00932113">
        <w:rPr>
          <w:rFonts w:ascii="Times New Roman" w:hAnsi="Times New Roman" w:cs="Times New Roman"/>
          <w:sz w:val="28"/>
          <w:szCs w:val="28"/>
          <w:u w:val="single"/>
        </w:rPr>
        <w:t xml:space="preserve"> тысяч)_</w:t>
      </w:r>
      <w:r>
        <w:rPr>
          <w:rFonts w:ascii="Times New Roman" w:hAnsi="Times New Roman" w:cs="Times New Roman"/>
          <w:sz w:val="28"/>
          <w:szCs w:val="28"/>
          <w:u w:val="single"/>
        </w:rPr>
        <w:t>рублей</w:t>
      </w:r>
      <w:bookmarkStart w:id="0" w:name="_GoBack"/>
      <w:bookmarkEnd w:id="0"/>
      <w:r w:rsidRPr="00932113">
        <w:rPr>
          <w:rFonts w:ascii="Times New Roman" w:hAnsi="Times New Roman" w:cs="Times New Roman"/>
          <w:sz w:val="28"/>
          <w:szCs w:val="28"/>
          <w:u w:val="single"/>
        </w:rPr>
        <w:t>_____</w:t>
      </w:r>
    </w:p>
    <w:p w:rsidR="00CC4D74" w:rsidRPr="007D1931" w:rsidRDefault="00CC4D74" w:rsidP="0018166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CC4D74" w:rsidRDefault="00CC4D74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</w:r>
    </w:p>
    <w:p w:rsidR="00CC4D74" w:rsidRPr="007D1931" w:rsidRDefault="00CC4D74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Общий доход муниципального служащего и его супруги (супруга) за три последних года, предшествующих совершению сделки составляет:</w:t>
      </w:r>
    </w:p>
    <w:p w:rsidR="00CC4D74" w:rsidRDefault="00CC4D74" w:rsidP="00A7619F">
      <w:pPr>
        <w:spacing w:after="0" w:line="240" w:lineRule="auto"/>
        <w:ind w:left="-220"/>
        <w:jc w:val="center"/>
        <w:rPr>
          <w:rFonts w:ascii="Times New Roman" w:hAnsi="Times New Roman" w:cs="Times New Roman"/>
        </w:rPr>
      </w:pPr>
      <w:r w:rsidRPr="00A7619F">
        <w:rPr>
          <w:rFonts w:ascii="Times New Roman" w:hAnsi="Times New Roman" w:cs="Times New Roman"/>
          <w:sz w:val="28"/>
          <w:szCs w:val="28"/>
          <w:u w:val="single"/>
        </w:rPr>
        <w:t>1 303 753,6 (один миллион триста три тысячи семьсо</w:t>
      </w:r>
      <w:r>
        <w:rPr>
          <w:rFonts w:ascii="Times New Roman" w:hAnsi="Times New Roman" w:cs="Times New Roman"/>
          <w:sz w:val="28"/>
          <w:szCs w:val="28"/>
          <w:u w:val="single"/>
        </w:rPr>
        <w:t>т пятьдесят три рубля) 60 коп.</w:t>
      </w:r>
      <w:r w:rsidRPr="00A7619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C4D74" w:rsidRPr="007D1931" w:rsidRDefault="00CC4D74" w:rsidP="0018166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дохода цифрами и прописью)</w:t>
      </w:r>
    </w:p>
    <w:p w:rsidR="00CC4D74" w:rsidRPr="007D1931" w:rsidRDefault="00CC4D74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Источниками получения средств, за счет которых совершена сделка являются:</w:t>
      </w:r>
    </w:p>
    <w:p w:rsidR="00CC4D74" w:rsidRPr="00932113" w:rsidRDefault="00CC4D74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</w:t>
      </w:r>
      <w:r w:rsidRPr="00932113">
        <w:t xml:space="preserve"> </w:t>
      </w:r>
      <w:r w:rsidRPr="00932113">
        <w:rPr>
          <w:rFonts w:ascii="Times New Roman" w:hAnsi="Times New Roman" w:cs="Times New Roman"/>
          <w:sz w:val="28"/>
          <w:szCs w:val="28"/>
          <w:u w:val="single"/>
        </w:rPr>
        <w:t>Продажа Ниссан Ноте за 240000 рублей</w:t>
      </w:r>
      <w:r w:rsidRPr="007D193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CC4D74" w:rsidRPr="007D1931" w:rsidRDefault="00CC4D74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</w:t>
      </w:r>
      <w:r w:rsidRPr="00932113">
        <w:rPr>
          <w:rFonts w:ascii="Times New Roman" w:hAnsi="Times New Roman" w:cs="Times New Roman"/>
          <w:sz w:val="28"/>
          <w:szCs w:val="28"/>
          <w:u w:val="single"/>
        </w:rPr>
        <w:t>.__</w:t>
      </w:r>
      <w:r w:rsidRPr="00932113">
        <w:rPr>
          <w:u w:val="single"/>
        </w:rPr>
        <w:t xml:space="preserve"> </w:t>
      </w:r>
      <w:r w:rsidRPr="00932113">
        <w:rPr>
          <w:rFonts w:ascii="Times New Roman" w:hAnsi="Times New Roman" w:cs="Times New Roman"/>
          <w:sz w:val="28"/>
          <w:szCs w:val="28"/>
          <w:u w:val="single"/>
        </w:rPr>
        <w:t>Основной доход за 2015 год в размере 525384,23 рублей____________</w:t>
      </w:r>
    </w:p>
    <w:p w:rsidR="00CC4D74" w:rsidRPr="007D1931" w:rsidRDefault="00CC4D74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Приложение:</w:t>
      </w:r>
    </w:p>
    <w:p w:rsidR="00CC4D74" w:rsidRPr="007D1931" w:rsidRDefault="00CC4D74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CC4D74" w:rsidRPr="007D1931" w:rsidRDefault="00CC4D74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CC4D74" w:rsidRPr="007D1931" w:rsidRDefault="00CC4D74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CC4D74" w:rsidRPr="007D1931" w:rsidRDefault="00CC4D74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4D74" w:rsidRPr="007D1931" w:rsidRDefault="00CC4D74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4D74" w:rsidRPr="007D1931" w:rsidRDefault="00CC4D74" w:rsidP="001816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Достоверность и полноту настоящих сведений  подтверждаю.       </w:t>
      </w:r>
    </w:p>
    <w:p w:rsidR="00CC4D74" w:rsidRPr="007D1931" w:rsidRDefault="00CC4D74" w:rsidP="001816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Даю согласие на опубликование в сети Интернет указанных сведений.</w:t>
      </w:r>
    </w:p>
    <w:p w:rsidR="00CC4D74" w:rsidRPr="007D1931" w:rsidRDefault="00CC4D74" w:rsidP="0018166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4D74" w:rsidRPr="007D1931" w:rsidRDefault="00CC4D74" w:rsidP="0018166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4D74" w:rsidRPr="007D1931" w:rsidRDefault="00CC4D74" w:rsidP="0018166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4D74" w:rsidRPr="00A7619F" w:rsidRDefault="00CC4D74" w:rsidP="00A761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19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7619F">
        <w:rPr>
          <w:rFonts w:ascii="Times New Roman" w:hAnsi="Times New Roman" w:cs="Times New Roman"/>
          <w:sz w:val="28"/>
          <w:szCs w:val="28"/>
        </w:rPr>
        <w:t xml:space="preserve">   __________________________ Титова М.Л. 30 марта 2016 года</w:t>
      </w:r>
    </w:p>
    <w:p w:rsidR="00CC4D74" w:rsidRPr="007D1931" w:rsidRDefault="00CC4D74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4D74" w:rsidRPr="007D1931" w:rsidRDefault="00CC4D74" w:rsidP="007D1931">
      <w:pPr>
        <w:rPr>
          <w:rFonts w:ascii="Times New Roman" w:hAnsi="Times New Roman" w:cs="Times New Roman"/>
          <w:b/>
          <w:bCs/>
        </w:rPr>
      </w:pPr>
    </w:p>
    <w:p w:rsidR="00CC4D74" w:rsidRPr="007D1931" w:rsidRDefault="00CC4D74" w:rsidP="007D1931">
      <w:pPr>
        <w:rPr>
          <w:rFonts w:ascii="Times New Roman" w:hAnsi="Times New Roman" w:cs="Times New Roman"/>
          <w:b/>
          <w:bCs/>
        </w:rPr>
      </w:pPr>
    </w:p>
    <w:p w:rsidR="00CC4D74" w:rsidRPr="007D1931" w:rsidRDefault="00CC4D74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CC4D74" w:rsidRPr="007D1931" w:rsidSect="00A7619F">
          <w:pgSz w:w="11906" w:h="16838"/>
          <w:pgMar w:top="720" w:right="686" w:bottom="567" w:left="1276" w:header="720" w:footer="720" w:gutter="0"/>
          <w:cols w:space="708"/>
          <w:docGrid w:linePitch="360"/>
        </w:sectPr>
      </w:pPr>
    </w:p>
    <w:p w:rsidR="00CC4D74" w:rsidRDefault="00CC4D74" w:rsidP="00D270B7"/>
    <w:sectPr w:rsidR="00CC4D74" w:rsidSect="00D270B7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41535"/>
    <w:rsid w:val="000C47C4"/>
    <w:rsid w:val="0018166D"/>
    <w:rsid w:val="00192FEA"/>
    <w:rsid w:val="001F207D"/>
    <w:rsid w:val="00211387"/>
    <w:rsid w:val="002137BB"/>
    <w:rsid w:val="002635C7"/>
    <w:rsid w:val="00276CB8"/>
    <w:rsid w:val="00305D24"/>
    <w:rsid w:val="00337573"/>
    <w:rsid w:val="00490836"/>
    <w:rsid w:val="0049412C"/>
    <w:rsid w:val="006035A0"/>
    <w:rsid w:val="00652B14"/>
    <w:rsid w:val="006A1C72"/>
    <w:rsid w:val="00704CFA"/>
    <w:rsid w:val="007343E7"/>
    <w:rsid w:val="00797A3C"/>
    <w:rsid w:val="007C5C80"/>
    <w:rsid w:val="007D1931"/>
    <w:rsid w:val="008A2C5C"/>
    <w:rsid w:val="008A5C00"/>
    <w:rsid w:val="008C53C3"/>
    <w:rsid w:val="008D40FD"/>
    <w:rsid w:val="00932113"/>
    <w:rsid w:val="009371B6"/>
    <w:rsid w:val="00992169"/>
    <w:rsid w:val="009A6CC1"/>
    <w:rsid w:val="009B2FEB"/>
    <w:rsid w:val="00A16D2D"/>
    <w:rsid w:val="00A55D8E"/>
    <w:rsid w:val="00A7619F"/>
    <w:rsid w:val="00AB554D"/>
    <w:rsid w:val="00AD2364"/>
    <w:rsid w:val="00B35028"/>
    <w:rsid w:val="00B63F28"/>
    <w:rsid w:val="00B65371"/>
    <w:rsid w:val="00B733A5"/>
    <w:rsid w:val="00B90E6B"/>
    <w:rsid w:val="00B92952"/>
    <w:rsid w:val="00C230F5"/>
    <w:rsid w:val="00CC4D74"/>
    <w:rsid w:val="00D270B7"/>
    <w:rsid w:val="00D32998"/>
    <w:rsid w:val="00D41CD7"/>
    <w:rsid w:val="00DB3168"/>
    <w:rsid w:val="00DC5CA8"/>
    <w:rsid w:val="00DE7B99"/>
    <w:rsid w:val="00E0316C"/>
    <w:rsid w:val="00EF288F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3</Pages>
  <Words>520</Words>
  <Characters>2968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soa-kult</cp:lastModifiedBy>
  <cp:revision>5</cp:revision>
  <cp:lastPrinted>2016-04-29T15:54:00Z</cp:lastPrinted>
  <dcterms:created xsi:type="dcterms:W3CDTF">2016-04-15T08:38:00Z</dcterms:created>
  <dcterms:modified xsi:type="dcterms:W3CDTF">2016-05-04T14:46:00Z</dcterms:modified>
</cp:coreProperties>
</file>